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178C4" w14:textId="6FC61CED" w:rsidR="007247FA" w:rsidRDefault="007247FA" w:rsidP="00724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SOMER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fl.1404)</w:t>
      </w:r>
    </w:p>
    <w:p w14:paraId="13F3807D" w14:textId="6D91F5A7" w:rsidR="007247FA" w:rsidRDefault="007247FA" w:rsidP="00724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307C91D9" w14:textId="77777777" w:rsidR="007247FA" w:rsidRDefault="007247FA" w:rsidP="007247FA">
      <w:pPr>
        <w:pStyle w:val="NoSpacing"/>
        <w:rPr>
          <w:rFonts w:cs="Times New Roman"/>
          <w:szCs w:val="24"/>
        </w:rPr>
      </w:pPr>
    </w:p>
    <w:p w14:paraId="6BD89507" w14:textId="77777777" w:rsidR="007247FA" w:rsidRDefault="007247FA" w:rsidP="007247FA">
      <w:pPr>
        <w:pStyle w:val="NoSpacing"/>
        <w:rPr>
          <w:rFonts w:cs="Times New Roman"/>
          <w:szCs w:val="24"/>
        </w:rPr>
      </w:pPr>
    </w:p>
    <w:p w14:paraId="35C6D35E" w14:textId="4D1E0324" w:rsidR="007247FA" w:rsidRDefault="007247FA" w:rsidP="00724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Jun.1404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ordained to his first tonsure in </w:t>
      </w:r>
      <w:proofErr w:type="spellStart"/>
      <w:r>
        <w:rPr>
          <w:rFonts w:cs="Times New Roman"/>
          <w:szCs w:val="24"/>
        </w:rPr>
        <w:t>Toryton</w:t>
      </w:r>
      <w:proofErr w:type="spellEnd"/>
      <w:r>
        <w:rPr>
          <w:rFonts w:cs="Times New Roman"/>
          <w:szCs w:val="24"/>
        </w:rPr>
        <w:t>.</w:t>
      </w:r>
    </w:p>
    <w:p w14:paraId="27A781C9" w14:textId="1AB188AE" w:rsidR="007247FA" w:rsidRDefault="007247FA" w:rsidP="00724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p..436 and 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>)</w:t>
      </w:r>
    </w:p>
    <w:p w14:paraId="602ABE2E" w14:textId="77777777" w:rsidR="007247FA" w:rsidRDefault="007247FA" w:rsidP="007247FA">
      <w:pPr>
        <w:pStyle w:val="NoSpacing"/>
        <w:rPr>
          <w:rFonts w:cs="Times New Roman"/>
          <w:szCs w:val="24"/>
        </w:rPr>
      </w:pPr>
    </w:p>
    <w:p w14:paraId="62CED375" w14:textId="77777777" w:rsidR="007247FA" w:rsidRDefault="007247FA" w:rsidP="007247FA">
      <w:pPr>
        <w:pStyle w:val="NoSpacing"/>
        <w:rPr>
          <w:rFonts w:cs="Times New Roman"/>
          <w:szCs w:val="24"/>
        </w:rPr>
      </w:pPr>
    </w:p>
    <w:p w14:paraId="33932D29" w14:textId="77777777" w:rsidR="007247FA" w:rsidRDefault="007247FA" w:rsidP="007247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September 2023</w:t>
      </w:r>
    </w:p>
    <w:p w14:paraId="41F77745" w14:textId="303848D3" w:rsidR="007247FA" w:rsidRPr="007247FA" w:rsidRDefault="007247FA" w:rsidP="007247FA">
      <w:pPr>
        <w:pStyle w:val="NoSpacing"/>
        <w:rPr>
          <w:rFonts w:cs="Times New Roman"/>
          <w:szCs w:val="24"/>
        </w:rPr>
      </w:pPr>
    </w:p>
    <w:p w14:paraId="22DE1D6D" w14:textId="7D343232" w:rsidR="007247FA" w:rsidRPr="007247FA" w:rsidRDefault="007247FA" w:rsidP="007247FA">
      <w:pPr>
        <w:pStyle w:val="NoSpacing"/>
        <w:rPr>
          <w:rFonts w:cs="Times New Roman"/>
          <w:szCs w:val="24"/>
        </w:rPr>
      </w:pPr>
    </w:p>
    <w:p w14:paraId="726C9A44" w14:textId="27F8E917" w:rsidR="007247FA" w:rsidRPr="00D26498" w:rsidRDefault="007247FA" w:rsidP="00D26498">
      <w:pPr>
        <w:pStyle w:val="NoSpacing"/>
        <w:rPr>
          <w:rFonts w:cs="Times New Roman"/>
          <w:szCs w:val="24"/>
        </w:rPr>
      </w:pPr>
    </w:p>
    <w:p w14:paraId="3152E435" w14:textId="79393683" w:rsidR="00D26498" w:rsidRPr="00D26498" w:rsidRDefault="00D26498" w:rsidP="00D26498">
      <w:pPr>
        <w:pStyle w:val="NoSpacing"/>
        <w:rPr>
          <w:rFonts w:cs="Times New Roman"/>
          <w:szCs w:val="24"/>
        </w:rPr>
      </w:pPr>
    </w:p>
    <w:p w14:paraId="3E0EB1E9" w14:textId="0AE4BCB5" w:rsidR="00D26498" w:rsidRPr="00D26498" w:rsidRDefault="00D26498" w:rsidP="00D26498">
      <w:pPr>
        <w:pStyle w:val="NoSpacing"/>
        <w:rPr>
          <w:rFonts w:cs="Times New Roman"/>
          <w:szCs w:val="24"/>
        </w:rPr>
      </w:pPr>
    </w:p>
    <w:p w14:paraId="4712184C" w14:textId="52083908" w:rsidR="00D26498" w:rsidRPr="00D26498" w:rsidRDefault="00D26498" w:rsidP="00D26498">
      <w:pPr>
        <w:pStyle w:val="NoSpacing"/>
        <w:rPr>
          <w:rFonts w:cs="Times New Roman"/>
          <w:szCs w:val="24"/>
        </w:rPr>
      </w:pPr>
    </w:p>
    <w:p w14:paraId="0CEF5FA7" w14:textId="77777777" w:rsidR="00D26498" w:rsidRPr="00D26498" w:rsidRDefault="00D26498" w:rsidP="00D26498">
      <w:pPr>
        <w:pStyle w:val="NoSpacing"/>
        <w:rPr>
          <w:rFonts w:cs="Times New Roman"/>
          <w:szCs w:val="24"/>
        </w:rPr>
      </w:pPr>
    </w:p>
    <w:p w14:paraId="52271E62" w14:textId="44EBEA64" w:rsidR="00D26498" w:rsidRPr="00D26498" w:rsidRDefault="00D26498" w:rsidP="00557216">
      <w:pPr>
        <w:pStyle w:val="NoSpacing"/>
      </w:pPr>
    </w:p>
    <w:p w14:paraId="11D3299D" w14:textId="06975F79" w:rsidR="00557216" w:rsidRPr="00557216" w:rsidRDefault="00557216" w:rsidP="00557216">
      <w:pPr>
        <w:pStyle w:val="NoSpacing"/>
        <w:rPr>
          <w:rFonts w:cs="Times New Roman"/>
          <w:szCs w:val="24"/>
        </w:rPr>
      </w:pPr>
    </w:p>
    <w:p w14:paraId="482DFC81" w14:textId="1BA0117D" w:rsidR="00557216" w:rsidRPr="00557216" w:rsidRDefault="00557216" w:rsidP="00557216">
      <w:pPr>
        <w:pStyle w:val="NoSpacing"/>
        <w:rPr>
          <w:rFonts w:cs="Times New Roman"/>
          <w:szCs w:val="24"/>
        </w:rPr>
      </w:pPr>
    </w:p>
    <w:p w14:paraId="449353C0" w14:textId="2BC71751" w:rsidR="00557216" w:rsidRPr="00557216" w:rsidRDefault="00557216" w:rsidP="009139A6">
      <w:pPr>
        <w:pStyle w:val="NoSpacing"/>
        <w:rPr>
          <w:rFonts w:cs="Times New Roman"/>
          <w:szCs w:val="24"/>
        </w:rPr>
      </w:pPr>
    </w:p>
    <w:sectPr w:rsidR="00557216" w:rsidRPr="005572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FB94F" w14:textId="77777777" w:rsidR="00557216" w:rsidRDefault="00557216" w:rsidP="009139A6">
      <w:r>
        <w:separator/>
      </w:r>
    </w:p>
  </w:endnote>
  <w:endnote w:type="continuationSeparator" w:id="0">
    <w:p w14:paraId="7A5A8F95" w14:textId="77777777" w:rsidR="00557216" w:rsidRDefault="005572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FB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D42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DA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3EBF4" w14:textId="77777777" w:rsidR="00557216" w:rsidRDefault="00557216" w:rsidP="009139A6">
      <w:r>
        <w:separator/>
      </w:r>
    </w:p>
  </w:footnote>
  <w:footnote w:type="continuationSeparator" w:id="0">
    <w:p w14:paraId="21CD7722" w14:textId="77777777" w:rsidR="00557216" w:rsidRDefault="005572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F7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8E3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17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216"/>
    <w:rsid w:val="000666E0"/>
    <w:rsid w:val="001D4F8D"/>
    <w:rsid w:val="002510B7"/>
    <w:rsid w:val="00557216"/>
    <w:rsid w:val="005C130B"/>
    <w:rsid w:val="007247FA"/>
    <w:rsid w:val="00772501"/>
    <w:rsid w:val="007C76EB"/>
    <w:rsid w:val="00826F5C"/>
    <w:rsid w:val="009139A6"/>
    <w:rsid w:val="009448BB"/>
    <w:rsid w:val="00947624"/>
    <w:rsid w:val="00A3176C"/>
    <w:rsid w:val="00AE65F8"/>
    <w:rsid w:val="00BA00AB"/>
    <w:rsid w:val="00CB4ED9"/>
    <w:rsid w:val="00D26498"/>
    <w:rsid w:val="00EB3209"/>
    <w:rsid w:val="00F41096"/>
    <w:rsid w:val="00F5287F"/>
    <w:rsid w:val="00FB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54E2D"/>
  <w15:chartTrackingRefBased/>
  <w15:docId w15:val="{25A55759-8C45-4CC9-8044-578454D1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190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2023-09-06T11:31:00Z</dcterms:created>
  <dcterms:modified xsi:type="dcterms:W3CDTF">2023-09-06T15:28:00Z</dcterms:modified>
</cp:coreProperties>
</file>